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C0745" w14:textId="77777777" w:rsidR="0011153B" w:rsidRDefault="0011153B" w:rsidP="00111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BLOUNT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1400 -     )</w:t>
      </w:r>
    </w:p>
    <w:p w14:paraId="616FCE90" w14:textId="77777777" w:rsidR="0011153B" w:rsidRDefault="0011153B" w:rsidP="0011153B">
      <w:pPr>
        <w:pStyle w:val="NoSpacing"/>
        <w:rPr>
          <w:rFonts w:cs="Times New Roman"/>
          <w:szCs w:val="24"/>
        </w:rPr>
      </w:pPr>
    </w:p>
    <w:p w14:paraId="195444C1" w14:textId="77777777" w:rsidR="0011153B" w:rsidRDefault="0011153B" w:rsidP="0011153B">
      <w:pPr>
        <w:pStyle w:val="NoSpacing"/>
        <w:rPr>
          <w:rFonts w:cs="Times New Roman"/>
          <w:szCs w:val="24"/>
        </w:rPr>
      </w:pPr>
    </w:p>
    <w:p w14:paraId="50DE5CCE" w14:textId="77777777" w:rsidR="0011153B" w:rsidRDefault="0011153B" w:rsidP="00111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John de </w:t>
      </w:r>
      <w:proofErr w:type="spellStart"/>
      <w:r>
        <w:rPr>
          <w:rFonts w:cs="Times New Roman"/>
          <w:szCs w:val="24"/>
        </w:rPr>
        <w:t>Bettenham</w:t>
      </w:r>
      <w:proofErr w:type="spellEnd"/>
      <w:r>
        <w:rPr>
          <w:rFonts w:cs="Times New Roman"/>
          <w:szCs w:val="24"/>
        </w:rPr>
        <w:t>(q.v.)</w:t>
      </w:r>
    </w:p>
    <w:p w14:paraId="7D9B299E" w14:textId="77777777" w:rsidR="0011153B" w:rsidRDefault="0011153B" w:rsidP="00111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449889FC" w14:textId="77777777" w:rsidR="0011153B" w:rsidRDefault="0011153B" w:rsidP="00111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Stephen(q.v.).   (ibid.)</w:t>
      </w:r>
    </w:p>
    <w:p w14:paraId="2AF25E7E" w14:textId="77777777" w:rsidR="0011153B" w:rsidRDefault="0011153B" w:rsidP="0011153B">
      <w:pPr>
        <w:pStyle w:val="NoSpacing"/>
        <w:rPr>
          <w:rFonts w:cs="Times New Roman"/>
          <w:szCs w:val="24"/>
        </w:rPr>
      </w:pPr>
    </w:p>
    <w:p w14:paraId="2F1FC85D" w14:textId="77777777" w:rsidR="0011153B" w:rsidRDefault="0011153B" w:rsidP="0011153B">
      <w:pPr>
        <w:pStyle w:val="NoSpacing"/>
        <w:rPr>
          <w:rFonts w:cs="Times New Roman"/>
          <w:szCs w:val="24"/>
        </w:rPr>
      </w:pPr>
    </w:p>
    <w:p w14:paraId="7156614A" w14:textId="77777777" w:rsidR="0011153B" w:rsidRDefault="0011153B" w:rsidP="00111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1400</w:t>
      </w:r>
      <w:r>
        <w:rPr>
          <w:rFonts w:cs="Times New Roman"/>
          <w:szCs w:val="24"/>
        </w:rPr>
        <w:tab/>
        <w:t>Born in Kent.   (ibid.)</w:t>
      </w:r>
    </w:p>
    <w:p w14:paraId="19DF34FE" w14:textId="77777777" w:rsidR="0011153B" w:rsidRDefault="0011153B" w:rsidP="0011153B">
      <w:pPr>
        <w:pStyle w:val="NoSpacing"/>
        <w:rPr>
          <w:rFonts w:cs="Times New Roman"/>
          <w:szCs w:val="24"/>
        </w:rPr>
      </w:pPr>
    </w:p>
    <w:p w14:paraId="2300B756" w14:textId="77777777" w:rsidR="0011153B" w:rsidRDefault="0011153B" w:rsidP="0011153B">
      <w:pPr>
        <w:pStyle w:val="NoSpacing"/>
        <w:rPr>
          <w:rFonts w:cs="Times New Roman"/>
          <w:szCs w:val="24"/>
        </w:rPr>
      </w:pPr>
    </w:p>
    <w:p w14:paraId="6D862785" w14:textId="77777777" w:rsidR="0011153B" w:rsidRDefault="0011153B" w:rsidP="0011153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September 2023</w:t>
      </w:r>
    </w:p>
    <w:p w14:paraId="64F43A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83FED" w14:textId="77777777" w:rsidR="0011153B" w:rsidRDefault="0011153B" w:rsidP="009139A6">
      <w:r>
        <w:separator/>
      </w:r>
    </w:p>
  </w:endnote>
  <w:endnote w:type="continuationSeparator" w:id="0">
    <w:p w14:paraId="78FB5368" w14:textId="77777777" w:rsidR="0011153B" w:rsidRDefault="001115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A35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A7B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2D1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45B76" w14:textId="77777777" w:rsidR="0011153B" w:rsidRDefault="0011153B" w:rsidP="009139A6">
      <w:r>
        <w:separator/>
      </w:r>
    </w:p>
  </w:footnote>
  <w:footnote w:type="continuationSeparator" w:id="0">
    <w:p w14:paraId="7A1D85D8" w14:textId="77777777" w:rsidR="0011153B" w:rsidRDefault="001115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3ED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156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B5E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53B"/>
    <w:rsid w:val="000666E0"/>
    <w:rsid w:val="0011153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434E2"/>
  <w15:chartTrackingRefBased/>
  <w15:docId w15:val="{EEB2E8B5-44C4-4DE9-9387-27C44D794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2023-12-14T08:00:00Z</dcterms:created>
  <dcterms:modified xsi:type="dcterms:W3CDTF">2023-12-14T08:01:00Z</dcterms:modified>
</cp:coreProperties>
</file>